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C6124" w14:textId="6D8A098A" w:rsidR="00BA15A5" w:rsidRPr="0035582B" w:rsidRDefault="00BA15A5" w:rsidP="00BA15A5">
      <w:pPr>
        <w:jc w:val="center"/>
        <w:rPr>
          <w:b/>
          <w:color w:val="000000"/>
          <w:sz w:val="28"/>
        </w:rPr>
      </w:pPr>
      <w:r>
        <w:rPr>
          <w:b/>
          <w:bCs/>
          <w:noProof/>
          <w:sz w:val="68"/>
        </w:rPr>
        <w:drawing>
          <wp:anchor distT="0" distB="0" distL="114300" distR="114300" simplePos="0" relativeHeight="251657216" behindDoc="1" locked="0" layoutInCell="1" allowOverlap="1" wp14:editId="19F0A024">
            <wp:simplePos x="0" y="0"/>
            <wp:positionH relativeFrom="margin">
              <wp:posOffset>2856230</wp:posOffset>
            </wp:positionH>
            <wp:positionV relativeFrom="paragraph">
              <wp:posOffset>-866775</wp:posOffset>
            </wp:positionV>
            <wp:extent cx="711835" cy="789940"/>
            <wp:effectExtent l="0" t="0" r="0" b="0"/>
            <wp:wrapTight wrapText="bothSides">
              <wp:wrapPolygon edited="0">
                <wp:start x="0" y="0"/>
                <wp:lineTo x="0" y="20836"/>
                <wp:lineTo x="20810" y="20836"/>
                <wp:lineTo x="2081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582B">
        <w:rPr>
          <w:b/>
          <w:color w:val="000000"/>
          <w:sz w:val="28"/>
        </w:rPr>
        <w:t xml:space="preserve">Ministry of Finance </w:t>
      </w:r>
      <w:r>
        <w:rPr>
          <w:b/>
          <w:color w:val="000000"/>
          <w:sz w:val="28"/>
        </w:rPr>
        <w:t>and Planning</w:t>
      </w:r>
    </w:p>
    <w:p w14:paraId="69375241" w14:textId="77777777" w:rsidR="00BA15A5" w:rsidRPr="0035582B" w:rsidRDefault="00BA15A5" w:rsidP="00BA15A5">
      <w:pPr>
        <w:jc w:val="center"/>
        <w:rPr>
          <w:bCs/>
          <w:color w:val="000000"/>
          <w:sz w:val="28"/>
        </w:rPr>
      </w:pPr>
      <w:r w:rsidRPr="0035582B">
        <w:rPr>
          <w:bCs/>
          <w:color w:val="000000"/>
          <w:sz w:val="28"/>
        </w:rPr>
        <w:t>Republic of Maldives</w:t>
      </w:r>
    </w:p>
    <w:p w14:paraId="76CF4A88" w14:textId="666937AE" w:rsidR="00124CAF" w:rsidRDefault="00124CAF">
      <w:pPr>
        <w:jc w:val="left"/>
        <w:rPr>
          <w:b/>
          <w:bCs/>
          <w:sz w:val="68"/>
        </w:rPr>
      </w:pPr>
    </w:p>
    <w:tbl>
      <w:tblPr>
        <w:tblW w:w="9072" w:type="dxa"/>
        <w:jc w:val="right"/>
        <w:tblBorders>
          <w:top w:val="single" w:sz="24" w:space="0" w:color="5F497A" w:themeColor="accent4" w:themeShade="BF"/>
          <w:bottom w:val="single" w:sz="24" w:space="0" w:color="5F497A" w:themeColor="accent4" w:themeShade="BF"/>
          <w:insideH w:val="single" w:sz="24" w:space="0" w:color="5F497A" w:themeColor="accent4" w:themeShade="BF"/>
          <w:insideV w:val="single" w:sz="24" w:space="0" w:color="5F497A" w:themeColor="accent4" w:themeShade="BF"/>
        </w:tblBorders>
        <w:tblLook w:val="04A0" w:firstRow="1" w:lastRow="0" w:firstColumn="1" w:lastColumn="0" w:noHBand="0" w:noVBand="1"/>
      </w:tblPr>
      <w:tblGrid>
        <w:gridCol w:w="9072"/>
      </w:tblGrid>
      <w:tr w:rsidR="00A46E53" w:rsidRPr="0006615F" w14:paraId="2BDE904C" w14:textId="77777777" w:rsidTr="005A2B2A">
        <w:trPr>
          <w:jc w:val="right"/>
        </w:trPr>
        <w:tc>
          <w:tcPr>
            <w:tcW w:w="9072" w:type="dxa"/>
          </w:tcPr>
          <w:p w14:paraId="0C838052" w14:textId="320FD9DA" w:rsidR="00A46E53" w:rsidRPr="0006615F" w:rsidRDefault="00A46E53" w:rsidP="005A2B2A">
            <w:pPr>
              <w:spacing w:before="240" w:after="240"/>
              <w:jc w:val="right"/>
              <w:rPr>
                <w:rFonts w:cs="Arial"/>
                <w:bCs/>
                <w:iCs/>
                <w:sz w:val="24"/>
                <w:szCs w:val="24"/>
              </w:rPr>
            </w:pPr>
            <w:bookmarkStart w:id="0" w:name="_Hlk44651890"/>
            <w:r w:rsidRPr="00BE56C3">
              <w:rPr>
                <w:rFonts w:cs="Arial"/>
                <w:bCs/>
                <w:iCs/>
                <w:sz w:val="40"/>
                <w:szCs w:val="40"/>
              </w:rPr>
              <w:t>Republic of the Maldives</w:t>
            </w:r>
          </w:p>
        </w:tc>
      </w:tr>
      <w:tr w:rsidR="00A46E53" w:rsidRPr="0006615F" w14:paraId="33749EF0" w14:textId="77777777" w:rsidTr="005A2B2A">
        <w:trPr>
          <w:jc w:val="right"/>
        </w:trPr>
        <w:tc>
          <w:tcPr>
            <w:tcW w:w="9072" w:type="dxa"/>
          </w:tcPr>
          <w:p w14:paraId="14528A87" w14:textId="59069283" w:rsidR="00A46E53" w:rsidRPr="00BA15A5" w:rsidRDefault="00065838" w:rsidP="00065838">
            <w:pPr>
              <w:spacing w:before="120" w:after="120"/>
              <w:jc w:val="right"/>
              <w:rPr>
                <w:rFonts w:cs="Arial"/>
                <w:bCs/>
                <w:iCs/>
                <w:smallCaps/>
                <w:sz w:val="40"/>
                <w:szCs w:val="40"/>
              </w:rPr>
            </w:pPr>
            <w:r w:rsidRPr="00BA15A5">
              <w:rPr>
                <w:rFonts w:cs="Arial"/>
                <w:bCs/>
                <w:iCs/>
                <w:smallCaps/>
                <w:sz w:val="40"/>
                <w:szCs w:val="40"/>
              </w:rPr>
              <w:t>Volume 1</w:t>
            </w:r>
          </w:p>
          <w:p w14:paraId="3D992B7E" w14:textId="77777777" w:rsidR="00A46E53" w:rsidRPr="00BA15A5" w:rsidRDefault="00A46E53" w:rsidP="005A2B2A">
            <w:pPr>
              <w:spacing w:before="120" w:after="120"/>
              <w:ind w:hanging="198"/>
              <w:jc w:val="right"/>
              <w:rPr>
                <w:rFonts w:cs="Arial"/>
                <w:bCs/>
                <w:iCs/>
                <w:smallCaps/>
                <w:sz w:val="40"/>
                <w:szCs w:val="40"/>
              </w:rPr>
            </w:pPr>
            <w:r w:rsidRPr="00BA15A5">
              <w:rPr>
                <w:rFonts w:cs="Arial"/>
                <w:bCs/>
                <w:iCs/>
                <w:smallCaps/>
                <w:sz w:val="40"/>
                <w:szCs w:val="40"/>
              </w:rPr>
              <w:t xml:space="preserve">Bidding Documents </w:t>
            </w:r>
          </w:p>
          <w:p w14:paraId="3826616F" w14:textId="77777777" w:rsidR="00A46E53" w:rsidRPr="00C03CCC" w:rsidRDefault="00A46E53" w:rsidP="005A2B2A">
            <w:pPr>
              <w:spacing w:before="120" w:after="120"/>
              <w:ind w:hanging="198"/>
              <w:jc w:val="right"/>
              <w:rPr>
                <w:rFonts w:cs="Arial"/>
                <w:bCs/>
                <w:iCs/>
                <w:smallCaps/>
                <w:sz w:val="72"/>
                <w:szCs w:val="72"/>
              </w:rPr>
            </w:pPr>
            <w:r w:rsidRPr="00BA15A5">
              <w:rPr>
                <w:rFonts w:cs="Arial"/>
                <w:bCs/>
                <w:iCs/>
                <w:smallCaps/>
                <w:sz w:val="40"/>
                <w:szCs w:val="40"/>
              </w:rPr>
              <w:t>Civil Works Small</w:t>
            </w:r>
          </w:p>
        </w:tc>
      </w:tr>
      <w:tr w:rsidR="00A46E53" w:rsidRPr="0006615F" w14:paraId="1B660274" w14:textId="77777777" w:rsidTr="005A2B2A">
        <w:trPr>
          <w:jc w:val="right"/>
        </w:trPr>
        <w:tc>
          <w:tcPr>
            <w:tcW w:w="9072" w:type="dxa"/>
          </w:tcPr>
          <w:p w14:paraId="1D3F2B1F" w14:textId="6C337F38" w:rsidR="00A46E53" w:rsidRPr="009F0856" w:rsidRDefault="00996E34" w:rsidP="009F0856">
            <w:pPr>
              <w:spacing w:before="240" w:after="240"/>
              <w:ind w:hanging="198"/>
              <w:jc w:val="right"/>
              <w:rPr>
                <w:rFonts w:cs="Arial"/>
                <w:bCs/>
                <w:iCs/>
                <w:smallCaps/>
                <w:sz w:val="56"/>
                <w:szCs w:val="56"/>
              </w:rPr>
            </w:pPr>
            <w:r w:rsidRPr="00996E34">
              <w:rPr>
                <w:rFonts w:cs="Arial"/>
                <w:bCs/>
                <w:iCs/>
                <w:smallCaps/>
                <w:sz w:val="56"/>
                <w:szCs w:val="56"/>
              </w:rPr>
              <w:t xml:space="preserve">Construction of a New Domestic Violence/ Gender Based Violence Shelter at </w:t>
            </w:r>
            <w:proofErr w:type="spellStart"/>
            <w:r w:rsidRPr="00996E34">
              <w:rPr>
                <w:rFonts w:cs="Arial"/>
                <w:bCs/>
                <w:iCs/>
                <w:smallCaps/>
                <w:sz w:val="56"/>
                <w:szCs w:val="56"/>
              </w:rPr>
              <w:t>Hulhumale</w:t>
            </w:r>
            <w:proofErr w:type="spellEnd"/>
          </w:p>
        </w:tc>
      </w:tr>
      <w:tr w:rsidR="00A46E53" w:rsidRPr="0006615F" w14:paraId="6D467ABF" w14:textId="77777777" w:rsidTr="005A2B2A">
        <w:trPr>
          <w:jc w:val="right"/>
        </w:trPr>
        <w:tc>
          <w:tcPr>
            <w:tcW w:w="9072" w:type="dxa"/>
          </w:tcPr>
          <w:p w14:paraId="3378ECD7" w14:textId="77777777" w:rsidR="00A46E53" w:rsidRPr="0006615F" w:rsidRDefault="00A46E53" w:rsidP="005A2B2A">
            <w:pPr>
              <w:spacing w:before="120" w:after="120"/>
              <w:jc w:val="right"/>
              <w:rPr>
                <w:rFonts w:eastAsia="Calibri" w:cs="Arial"/>
                <w:sz w:val="30"/>
                <w:szCs w:val="30"/>
              </w:rPr>
            </w:pPr>
            <w:bookmarkStart w:id="1" w:name="_GoBack"/>
            <w:bookmarkEnd w:id="1"/>
            <w:r w:rsidRPr="0006615F">
              <w:rPr>
                <w:rFonts w:eastAsia="Calibri" w:cs="Arial"/>
                <w:sz w:val="30"/>
                <w:szCs w:val="30"/>
              </w:rPr>
              <w:t xml:space="preserve">Project Name: </w:t>
            </w:r>
          </w:p>
          <w:p w14:paraId="4122BFA2" w14:textId="1C52EC90" w:rsidR="00A46E53" w:rsidRPr="0006615F" w:rsidRDefault="00A46E53" w:rsidP="005A2B2A">
            <w:pPr>
              <w:spacing w:before="120" w:after="120"/>
              <w:jc w:val="right"/>
              <w:rPr>
                <w:rFonts w:eastAsia="Calibri" w:cs="Arial"/>
                <w:sz w:val="40"/>
                <w:szCs w:val="40"/>
              </w:rPr>
            </w:pPr>
            <w:r w:rsidRPr="0006615F">
              <w:rPr>
                <w:rFonts w:eastAsia="Calibri" w:cs="Arial"/>
                <w:sz w:val="40"/>
                <w:szCs w:val="40"/>
              </w:rPr>
              <w:t>Strengthening Gender Inclusive Initiatives Project</w:t>
            </w:r>
            <w:r w:rsidR="009F0856">
              <w:rPr>
                <w:rFonts w:eastAsia="Calibri" w:cs="Arial"/>
                <w:sz w:val="40"/>
                <w:szCs w:val="40"/>
              </w:rPr>
              <w:t xml:space="preserve"> (MLD 0867)</w:t>
            </w:r>
          </w:p>
          <w:p w14:paraId="4738E8C4" w14:textId="62E3AAD3" w:rsidR="00A46E53" w:rsidRPr="009F0856" w:rsidRDefault="00A46E53" w:rsidP="009F0856">
            <w:pPr>
              <w:spacing w:before="120" w:after="120"/>
              <w:jc w:val="right"/>
              <w:rPr>
                <w:rFonts w:eastAsia="Calibri" w:cs="Arial"/>
                <w:sz w:val="30"/>
                <w:szCs w:val="30"/>
              </w:rPr>
            </w:pPr>
            <w:r w:rsidRPr="0006615F">
              <w:rPr>
                <w:rFonts w:eastAsia="Calibri" w:cs="Arial"/>
                <w:sz w:val="30"/>
                <w:szCs w:val="30"/>
              </w:rPr>
              <w:t>Project Number: 54373-001</w:t>
            </w:r>
          </w:p>
        </w:tc>
      </w:tr>
      <w:tr w:rsidR="00A46E53" w:rsidRPr="00A34126" w14:paraId="764507DD" w14:textId="77777777" w:rsidTr="005A2B2A">
        <w:trPr>
          <w:jc w:val="right"/>
        </w:trPr>
        <w:tc>
          <w:tcPr>
            <w:tcW w:w="9072" w:type="dxa"/>
          </w:tcPr>
          <w:p w14:paraId="4F08598C" w14:textId="75B92800" w:rsidR="00BA15A5" w:rsidRPr="00BA15A5" w:rsidRDefault="00BA15A5" w:rsidP="005A2B2A">
            <w:pPr>
              <w:pStyle w:val="Title"/>
              <w:spacing w:after="240"/>
              <w:ind w:right="-634"/>
              <w:jc w:val="left"/>
              <w:rPr>
                <w:b/>
                <w:bCs/>
                <w:spacing w:val="0"/>
                <w:sz w:val="24"/>
                <w:szCs w:val="18"/>
                <w:u w:val="single"/>
              </w:rPr>
            </w:pPr>
            <w:r w:rsidRPr="00BA15A5">
              <w:rPr>
                <w:b/>
                <w:bCs/>
                <w:spacing w:val="0"/>
                <w:sz w:val="24"/>
                <w:szCs w:val="18"/>
                <w:u w:val="single"/>
              </w:rPr>
              <w:t>Project Number: TES/2025/W-160</w:t>
            </w:r>
          </w:p>
          <w:p w14:paraId="43DFDF88" w14:textId="3C1A10EE" w:rsidR="00A46E53" w:rsidRPr="00BA15A5" w:rsidRDefault="00A46E53" w:rsidP="005A2B2A">
            <w:pPr>
              <w:pStyle w:val="Title"/>
              <w:spacing w:after="240"/>
              <w:ind w:right="-634"/>
              <w:jc w:val="left"/>
              <w:rPr>
                <w:b/>
                <w:bCs/>
                <w:spacing w:val="0"/>
                <w:sz w:val="24"/>
                <w:szCs w:val="18"/>
              </w:rPr>
            </w:pPr>
            <w:r w:rsidRPr="00BA15A5">
              <w:rPr>
                <w:b/>
                <w:bCs/>
                <w:spacing w:val="0"/>
                <w:sz w:val="24"/>
                <w:szCs w:val="18"/>
              </w:rPr>
              <w:t xml:space="preserve">Issued on: </w:t>
            </w:r>
            <w:r w:rsidR="007D35CD" w:rsidRPr="00BA15A5">
              <w:rPr>
                <w:b/>
                <w:bCs/>
                <w:spacing w:val="0"/>
                <w:sz w:val="24"/>
                <w:szCs w:val="18"/>
              </w:rPr>
              <w:t>December</w:t>
            </w:r>
            <w:r w:rsidR="00B93DEA" w:rsidRPr="00BA15A5">
              <w:rPr>
                <w:b/>
                <w:bCs/>
                <w:spacing w:val="0"/>
                <w:sz w:val="24"/>
                <w:szCs w:val="18"/>
              </w:rPr>
              <w:t xml:space="preserve"> 2025 </w:t>
            </w:r>
          </w:p>
          <w:p w14:paraId="7E8F3ED7" w14:textId="00BF0B1D" w:rsidR="00A46E53" w:rsidRPr="00BA15A5" w:rsidRDefault="00A46E53" w:rsidP="005A2B2A">
            <w:pPr>
              <w:pStyle w:val="Title"/>
              <w:spacing w:after="240"/>
              <w:ind w:right="-634"/>
              <w:jc w:val="left"/>
              <w:rPr>
                <w:b/>
                <w:bCs/>
                <w:spacing w:val="0"/>
                <w:sz w:val="24"/>
                <w:szCs w:val="18"/>
              </w:rPr>
            </w:pPr>
            <w:bookmarkStart w:id="2" w:name="_Toc496413487"/>
            <w:bookmarkStart w:id="3" w:name="_Toc501529910"/>
            <w:r w:rsidRPr="00BA15A5">
              <w:rPr>
                <w:b/>
                <w:bCs/>
                <w:spacing w:val="0"/>
                <w:sz w:val="24"/>
                <w:szCs w:val="18"/>
              </w:rPr>
              <w:t>Invitation for Bids No.:</w:t>
            </w:r>
            <w:bookmarkEnd w:id="2"/>
            <w:bookmarkEnd w:id="3"/>
            <w:r w:rsidRPr="00BA15A5">
              <w:rPr>
                <w:b/>
                <w:bCs/>
                <w:spacing w:val="0"/>
                <w:sz w:val="24"/>
                <w:szCs w:val="18"/>
              </w:rPr>
              <w:t xml:space="preserve"> </w:t>
            </w:r>
            <w:r w:rsidR="000C427F" w:rsidRPr="00BA15A5">
              <w:rPr>
                <w:b/>
                <w:bCs/>
                <w:spacing w:val="0"/>
                <w:sz w:val="24"/>
                <w:szCs w:val="18"/>
              </w:rPr>
              <w:t>(IUL)13-K/13/2025/</w:t>
            </w:r>
            <w:r w:rsidR="00BA15A5" w:rsidRPr="00BA15A5">
              <w:rPr>
                <w:b/>
                <w:bCs/>
                <w:spacing w:val="0"/>
                <w:sz w:val="24"/>
                <w:szCs w:val="18"/>
              </w:rPr>
              <w:t>315</w:t>
            </w:r>
          </w:p>
          <w:p w14:paraId="586AC786" w14:textId="54E70513" w:rsidR="00A46E53" w:rsidRPr="00BA15A5" w:rsidRDefault="00A46E53" w:rsidP="005A2B2A">
            <w:pPr>
              <w:pStyle w:val="Title"/>
              <w:spacing w:after="240"/>
              <w:ind w:right="-634"/>
              <w:jc w:val="left"/>
              <w:rPr>
                <w:b/>
                <w:bCs/>
                <w:spacing w:val="0"/>
                <w:sz w:val="24"/>
                <w:szCs w:val="18"/>
              </w:rPr>
            </w:pPr>
            <w:bookmarkStart w:id="4" w:name="_Toc496413488"/>
            <w:bookmarkStart w:id="5" w:name="_Toc501529911"/>
            <w:r w:rsidRPr="00BA15A5">
              <w:rPr>
                <w:b/>
                <w:bCs/>
                <w:spacing w:val="0"/>
                <w:sz w:val="24"/>
                <w:szCs w:val="18"/>
              </w:rPr>
              <w:t>OCB No.:</w:t>
            </w:r>
            <w:bookmarkEnd w:id="4"/>
            <w:bookmarkEnd w:id="5"/>
            <w:r w:rsidRPr="00BA15A5">
              <w:rPr>
                <w:b/>
                <w:bCs/>
                <w:spacing w:val="0"/>
                <w:sz w:val="24"/>
                <w:szCs w:val="18"/>
              </w:rPr>
              <w:t xml:space="preserve"> </w:t>
            </w:r>
            <w:r w:rsidR="00996E34" w:rsidRPr="00BA15A5">
              <w:rPr>
                <w:b/>
                <w:bCs/>
                <w:spacing w:val="0"/>
                <w:sz w:val="24"/>
                <w:szCs w:val="18"/>
              </w:rPr>
              <w:t>MSFD/</w:t>
            </w:r>
            <w:r w:rsidR="009F0856" w:rsidRPr="00BA15A5">
              <w:rPr>
                <w:b/>
                <w:bCs/>
                <w:spacing w:val="0"/>
                <w:sz w:val="24"/>
                <w:szCs w:val="18"/>
              </w:rPr>
              <w:t>C</w:t>
            </w:r>
            <w:r w:rsidRPr="00BA15A5">
              <w:rPr>
                <w:b/>
                <w:bCs/>
                <w:spacing w:val="0"/>
                <w:sz w:val="24"/>
                <w:szCs w:val="18"/>
              </w:rPr>
              <w:t>W-0</w:t>
            </w:r>
            <w:r w:rsidR="00996E34" w:rsidRPr="00BA15A5">
              <w:rPr>
                <w:b/>
                <w:bCs/>
                <w:spacing w:val="0"/>
                <w:sz w:val="24"/>
                <w:szCs w:val="18"/>
              </w:rPr>
              <w:t>3</w:t>
            </w:r>
          </w:p>
          <w:p w14:paraId="13753E9E" w14:textId="1174D6BE" w:rsidR="00A46E53" w:rsidRPr="00BA15A5" w:rsidRDefault="00A46E53" w:rsidP="005A2B2A">
            <w:pPr>
              <w:pStyle w:val="Title"/>
              <w:spacing w:after="240"/>
              <w:ind w:right="-634"/>
              <w:jc w:val="left"/>
              <w:rPr>
                <w:b/>
                <w:bCs/>
                <w:spacing w:val="0"/>
                <w:sz w:val="24"/>
                <w:szCs w:val="18"/>
              </w:rPr>
            </w:pPr>
            <w:bookmarkStart w:id="6" w:name="_Toc496413489"/>
            <w:bookmarkStart w:id="7" w:name="_Toc501529912"/>
            <w:r w:rsidRPr="00BA15A5">
              <w:rPr>
                <w:b/>
                <w:bCs/>
                <w:spacing w:val="0"/>
                <w:sz w:val="24"/>
                <w:szCs w:val="18"/>
              </w:rPr>
              <w:t>Employer:</w:t>
            </w:r>
            <w:bookmarkEnd w:id="6"/>
            <w:bookmarkEnd w:id="7"/>
            <w:r w:rsidRPr="00BA15A5">
              <w:rPr>
                <w:b/>
                <w:bCs/>
                <w:spacing w:val="0"/>
                <w:sz w:val="24"/>
                <w:szCs w:val="18"/>
              </w:rPr>
              <w:t xml:space="preserve"> Ministry of </w:t>
            </w:r>
            <w:r w:rsidR="009F0856" w:rsidRPr="00BA15A5">
              <w:rPr>
                <w:b/>
                <w:bCs/>
                <w:spacing w:val="0"/>
                <w:sz w:val="24"/>
                <w:szCs w:val="18"/>
              </w:rPr>
              <w:t>Social and Family Development (MSFD)</w:t>
            </w:r>
            <w:r w:rsidRPr="00BA15A5">
              <w:rPr>
                <w:b/>
                <w:bCs/>
                <w:spacing w:val="0"/>
                <w:sz w:val="24"/>
                <w:szCs w:val="18"/>
              </w:rPr>
              <w:t xml:space="preserve"> </w:t>
            </w:r>
          </w:p>
          <w:p w14:paraId="13EFEC32" w14:textId="77777777" w:rsidR="00A46E53" w:rsidRPr="00A34126" w:rsidRDefault="00A46E53" w:rsidP="005A2B2A">
            <w:pPr>
              <w:spacing w:before="120" w:after="120"/>
              <w:jc w:val="left"/>
              <w:rPr>
                <w:rFonts w:cs="Arial"/>
                <w:bCs/>
                <w:iCs/>
                <w:color w:val="FF0000"/>
                <w:sz w:val="32"/>
                <w:szCs w:val="32"/>
                <w:highlight w:val="yellow"/>
              </w:rPr>
            </w:pPr>
            <w:bookmarkStart w:id="8" w:name="_Toc496413490"/>
            <w:bookmarkStart w:id="9" w:name="_Toc501529913"/>
            <w:r w:rsidRPr="00BA15A5">
              <w:rPr>
                <w:b/>
                <w:bCs/>
                <w:sz w:val="24"/>
                <w:szCs w:val="18"/>
              </w:rPr>
              <w:t>Country:</w:t>
            </w:r>
            <w:bookmarkEnd w:id="8"/>
            <w:bookmarkEnd w:id="9"/>
            <w:r w:rsidRPr="00BA15A5">
              <w:rPr>
                <w:b/>
                <w:bCs/>
                <w:sz w:val="24"/>
                <w:szCs w:val="18"/>
              </w:rPr>
              <w:t xml:space="preserve"> </w:t>
            </w:r>
            <w:r w:rsidRPr="00BA15A5">
              <w:rPr>
                <w:b/>
                <w:bCs/>
                <w:iCs/>
                <w:sz w:val="24"/>
                <w:szCs w:val="18"/>
              </w:rPr>
              <w:t>Republic of the Maldives</w:t>
            </w:r>
          </w:p>
        </w:tc>
      </w:tr>
      <w:bookmarkEnd w:id="0"/>
    </w:tbl>
    <w:p w14:paraId="514B90FC" w14:textId="77777777" w:rsidR="00A46E53" w:rsidRDefault="00A46E53" w:rsidP="00A46E53">
      <w:pPr>
        <w:rPr>
          <w:rFonts w:cs="Arial"/>
        </w:rPr>
      </w:pPr>
    </w:p>
    <w:p w14:paraId="76CF4A9F" w14:textId="29F267DA" w:rsidR="009F0856" w:rsidRPr="00B93DEA" w:rsidRDefault="009F0856" w:rsidP="00B93DEA">
      <w:pPr>
        <w:jc w:val="center"/>
        <w:sectPr w:rsidR="009F0856" w:rsidRPr="00B93DEA">
          <w:headerReference w:type="even" r:id="rId10"/>
          <w:pgSz w:w="12240" w:h="15840" w:code="1"/>
          <w:pgMar w:top="1584" w:right="1008" w:bottom="1440" w:left="1440" w:header="1008" w:footer="720" w:gutter="0"/>
          <w:pgNumType w:fmt="lowerRoman" w:start="1"/>
          <w:cols w:space="720"/>
          <w:titlePg/>
        </w:sectPr>
      </w:pPr>
      <w:r w:rsidRPr="009F0856">
        <w:rPr>
          <w:b/>
          <w:bCs/>
        </w:rPr>
        <w:t xml:space="preserve">Issued by: </w:t>
      </w:r>
      <w:r w:rsidRPr="00B93DEA">
        <w:rPr>
          <w:b/>
          <w:bCs/>
          <w:u w:val="single"/>
        </w:rPr>
        <w:t>National Tender</w:t>
      </w:r>
      <w:r w:rsidR="00B93DEA" w:rsidRPr="00B93DEA">
        <w:rPr>
          <w:b/>
          <w:bCs/>
          <w:u w:val="single"/>
        </w:rPr>
        <w:t xml:space="preserve"> Department,</w:t>
      </w:r>
      <w:r w:rsidRPr="00B93DEA">
        <w:rPr>
          <w:b/>
          <w:bCs/>
          <w:u w:val="single"/>
        </w:rPr>
        <w:t xml:space="preserve"> Ministry of Finance</w:t>
      </w:r>
      <w:r w:rsidR="00B93DEA" w:rsidRPr="00B93DEA">
        <w:rPr>
          <w:b/>
          <w:bCs/>
          <w:u w:val="single"/>
        </w:rPr>
        <w:t xml:space="preserve"> and Planning</w:t>
      </w:r>
    </w:p>
    <w:p w14:paraId="76CF4AA0" w14:textId="77777777" w:rsidR="009E7BB0" w:rsidRDefault="009E7BB0">
      <w:pPr>
        <w:pStyle w:val="Subtitle2"/>
        <w:rPr>
          <w:sz w:val="40"/>
        </w:rPr>
      </w:pPr>
      <w:bookmarkStart w:id="10" w:name="_Toc496171168"/>
      <w:bookmarkStart w:id="11" w:name="_Toc496587314"/>
      <w:bookmarkStart w:id="12" w:name="_Toc498847211"/>
      <w:bookmarkStart w:id="13" w:name="_Toc498850074"/>
      <w:bookmarkStart w:id="14" w:name="_Toc498851679"/>
      <w:bookmarkStart w:id="15" w:name="_Toc499021750"/>
      <w:bookmarkStart w:id="16" w:name="_Toc499023433"/>
      <w:bookmarkStart w:id="17" w:name="_Toc501529914"/>
      <w:r>
        <w:rPr>
          <w:sz w:val="40"/>
        </w:rPr>
        <w:lastRenderedPageBreak/>
        <w:t>Preface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6CF4AA1" w14:textId="77777777" w:rsidR="009E7BB0" w:rsidRDefault="009E7BB0"/>
    <w:p w14:paraId="76CF4AA2" w14:textId="3223DFC5" w:rsidR="009E7BB0" w:rsidRDefault="009E7BB0">
      <w:r>
        <w:t xml:space="preserve">This Bidding Document for the Procurement of Works has been prepared by </w:t>
      </w:r>
      <w:r w:rsidR="009F0856" w:rsidRPr="009F0856">
        <w:rPr>
          <w:rFonts w:cs="Arial"/>
          <w:i/>
          <w:iCs/>
          <w:lang w:val="en-GB"/>
        </w:rPr>
        <w:t>Ministry of Finance and Planning</w:t>
      </w:r>
      <w:r w:rsidR="009F0856">
        <w:rPr>
          <w:rFonts w:cs="Arial"/>
          <w:lang w:val="en-GB"/>
        </w:rPr>
        <w:t xml:space="preserve"> </w:t>
      </w:r>
      <w:r>
        <w:t xml:space="preserve">and is based on the Standard Bidding Document for the Procurement of </w:t>
      </w:r>
      <w:r w:rsidR="00275BE7" w:rsidRPr="003C76D5">
        <w:rPr>
          <w:rFonts w:cs="Arial"/>
        </w:rPr>
        <w:t>Works–Small Contracts (</w:t>
      </w:r>
      <w:r w:rsidR="00275BE7" w:rsidRPr="001B396D">
        <w:rPr>
          <w:rFonts w:cs="Arial"/>
          <w:i/>
        </w:rPr>
        <w:t>SBD Works-Small</w:t>
      </w:r>
      <w:r w:rsidR="00275BE7" w:rsidRPr="003C76D5">
        <w:rPr>
          <w:rFonts w:cs="Arial"/>
        </w:rPr>
        <w:t>)</w:t>
      </w:r>
      <w:r>
        <w:t xml:space="preserve"> issued by the Asian Development Bank dated </w:t>
      </w:r>
      <w:r w:rsidR="009F0856">
        <w:rPr>
          <w:rFonts w:cs="Arial"/>
          <w:lang w:val="en-GB"/>
        </w:rPr>
        <w:t>December 2021</w:t>
      </w:r>
      <w:r w:rsidR="00237A6E">
        <w:rPr>
          <w:rFonts w:cs="Arial"/>
          <w:lang w:val="en-GB"/>
        </w:rPr>
        <w:t>.</w:t>
      </w:r>
    </w:p>
    <w:p w14:paraId="76CF4AA3" w14:textId="77777777" w:rsidR="009E7BB0" w:rsidRDefault="009E7BB0"/>
    <w:p w14:paraId="76CF4AA4" w14:textId="77777777" w:rsidR="009E7BB0" w:rsidRDefault="009E7BB0">
      <w:pPr>
        <w:rPr>
          <w:rFonts w:cs="Arial"/>
        </w:rPr>
      </w:pPr>
      <w:r>
        <w:t xml:space="preserve">ADB’s </w:t>
      </w:r>
      <w:r w:rsidRPr="00275BE7">
        <w:rPr>
          <w:i/>
        </w:rPr>
        <w:t>SBD Works</w:t>
      </w:r>
      <w:r w:rsidR="00275BE7" w:rsidRPr="00275BE7">
        <w:rPr>
          <w:i/>
        </w:rPr>
        <w:t>-Small</w:t>
      </w:r>
      <w:r>
        <w:t xml:space="preserve"> has the structure and the provisions of the </w:t>
      </w:r>
      <w:r>
        <w:rPr>
          <w:rFonts w:cs="Arial"/>
        </w:rPr>
        <w:t xml:space="preserve">Master Procurement Document entitled “Bidding Documents for the Procurement of </w:t>
      </w:r>
      <w:r w:rsidR="00275BE7" w:rsidRPr="003C76D5">
        <w:rPr>
          <w:rFonts w:cs="Arial"/>
        </w:rPr>
        <w:t>Works–Small Contracts</w:t>
      </w:r>
      <w:r>
        <w:rPr>
          <w:rFonts w:cs="Arial"/>
        </w:rPr>
        <w:t>”, prepared by multilateral development banks and other public international financial institutions except where ADB-specific considerations have required a change.</w:t>
      </w:r>
    </w:p>
    <w:p w14:paraId="76CF4AA5" w14:textId="77777777" w:rsidR="009E7BB0" w:rsidRDefault="009E7BB0">
      <w:pPr>
        <w:rPr>
          <w:rFonts w:cs="Arial"/>
        </w:rPr>
      </w:pPr>
    </w:p>
    <w:p w14:paraId="76CF4AA6" w14:textId="77777777" w:rsidR="009E7BB0" w:rsidRDefault="009E7BB0">
      <w:pPr>
        <w:sectPr w:rsidR="009E7BB0">
          <w:pgSz w:w="12240" w:h="15840" w:code="1"/>
          <w:pgMar w:top="1440" w:right="1440" w:bottom="1440" w:left="1800" w:header="720" w:footer="720" w:gutter="0"/>
          <w:pgNumType w:start="1" w:chapStyle="1"/>
          <w:cols w:space="720"/>
        </w:sectPr>
      </w:pPr>
    </w:p>
    <w:p w14:paraId="76CF4AA7" w14:textId="77777777" w:rsidR="009E7BB0" w:rsidRDefault="009E7BB0">
      <w:pPr>
        <w:jc w:val="center"/>
        <w:rPr>
          <w:b/>
          <w:bCs/>
          <w:sz w:val="40"/>
        </w:rPr>
      </w:pPr>
      <w:bookmarkStart w:id="18" w:name="_Toc496413482"/>
      <w:bookmarkStart w:id="19" w:name="_Toc501529905"/>
      <w:r>
        <w:rPr>
          <w:b/>
          <w:bCs/>
          <w:sz w:val="40"/>
        </w:rPr>
        <w:lastRenderedPageBreak/>
        <w:t>Table of Contents - Summary Description</w:t>
      </w:r>
      <w:bookmarkEnd w:id="18"/>
      <w:bookmarkEnd w:id="19"/>
    </w:p>
    <w:p w14:paraId="76CF4AA8" w14:textId="77777777" w:rsidR="009E7BB0" w:rsidRDefault="009E7BB0">
      <w:pPr>
        <w:pStyle w:val="Title"/>
        <w:rPr>
          <w:b/>
          <w:spacing w:val="0"/>
          <w:sz w:val="20"/>
        </w:rPr>
      </w:pPr>
    </w:p>
    <w:p w14:paraId="76CF4AA9" w14:textId="77777777" w:rsidR="009E7BB0" w:rsidRDefault="009E7BB0">
      <w:pPr>
        <w:rPr>
          <w:b/>
          <w:sz w:val="28"/>
        </w:rPr>
      </w:pPr>
      <w:bookmarkStart w:id="20" w:name="_Toc438270254"/>
      <w:bookmarkStart w:id="21" w:name="_Toc438366661"/>
    </w:p>
    <w:p w14:paraId="76CF4AAA" w14:textId="77777777" w:rsidR="009E7BB0" w:rsidRDefault="009E7BB0">
      <w:pPr>
        <w:rPr>
          <w:b/>
          <w:sz w:val="28"/>
        </w:rPr>
      </w:pPr>
    </w:p>
    <w:p w14:paraId="76CF4AAB" w14:textId="77777777" w:rsidR="009E7BB0" w:rsidRDefault="009E7BB0">
      <w:pPr>
        <w:rPr>
          <w:b/>
          <w:sz w:val="28"/>
        </w:rPr>
      </w:pPr>
      <w:r>
        <w:rPr>
          <w:b/>
          <w:sz w:val="28"/>
        </w:rPr>
        <w:t>PART I</w:t>
      </w:r>
      <w:r>
        <w:rPr>
          <w:b/>
          <w:sz w:val="28"/>
        </w:rPr>
        <w:tab/>
        <w:t>BIDDING PROCEDURES</w:t>
      </w:r>
      <w:bookmarkEnd w:id="20"/>
      <w:bookmarkEnd w:id="21"/>
    </w:p>
    <w:p w14:paraId="76CF4AAC" w14:textId="77777777" w:rsidR="009E7BB0" w:rsidRDefault="009E7BB0">
      <w:pPr>
        <w:rPr>
          <w:b/>
        </w:rPr>
      </w:pPr>
    </w:p>
    <w:p w14:paraId="76CF4AAD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</w:pPr>
      <w:bookmarkStart w:id="22" w:name="_Toc473868388"/>
      <w:r>
        <w:rPr>
          <w:b/>
        </w:rPr>
        <w:t>Section 1 -</w:t>
      </w:r>
      <w:r>
        <w:rPr>
          <w:b/>
        </w:rPr>
        <w:tab/>
        <w:t>Instructions to Bidders (ITB)</w:t>
      </w:r>
      <w:bookmarkEnd w:id="22"/>
      <w:proofErr w:type="gramStart"/>
      <w:r>
        <w:rPr>
          <w:b/>
        </w:rPr>
        <w:tab/>
        <w:t xml:space="preserve">  1</w:t>
      </w:r>
      <w:proofErr w:type="gramEnd"/>
      <w:r>
        <w:rPr>
          <w:b/>
        </w:rPr>
        <w:t>-1</w:t>
      </w:r>
    </w:p>
    <w:p w14:paraId="76CF4AAE" w14:textId="0E51AE8B" w:rsidR="009E7BB0" w:rsidRDefault="00860011">
      <w:pPr>
        <w:pStyle w:val="BlockText"/>
        <w:rPr>
          <w:sz w:val="16"/>
        </w:rPr>
      </w:pPr>
      <w:r w:rsidRPr="00010EDF">
        <w:rPr>
          <w:sz w:val="16"/>
        </w:rPr>
        <w:t xml:space="preserve">This </w:t>
      </w:r>
      <w:r w:rsidR="00CC1C02">
        <w:rPr>
          <w:sz w:val="16"/>
        </w:rPr>
        <w:t>s</w:t>
      </w:r>
      <w:r w:rsidRPr="00010EDF">
        <w:rPr>
          <w:sz w:val="16"/>
        </w:rPr>
        <w:t>ection specifies the procedures Bidders should follow when preparing and submitting their Bids. Information is also provided on the submission, opening, evaluation of bids, and on the award of contract</w:t>
      </w:r>
      <w:r w:rsidRPr="00686A88">
        <w:rPr>
          <w:sz w:val="16"/>
        </w:rPr>
        <w:t>.</w:t>
      </w:r>
    </w:p>
    <w:p w14:paraId="76CF4AAF" w14:textId="77777777" w:rsidR="009E7BB0" w:rsidRDefault="009E7BB0">
      <w:pPr>
        <w:ind w:left="1440"/>
      </w:pPr>
    </w:p>
    <w:p w14:paraId="76CF4AB0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</w:pPr>
      <w:bookmarkStart w:id="23" w:name="_Toc473868389"/>
      <w:r>
        <w:rPr>
          <w:b/>
        </w:rPr>
        <w:t>Section 2 -</w:t>
      </w:r>
      <w:r>
        <w:rPr>
          <w:b/>
        </w:rPr>
        <w:tab/>
        <w:t>Bid Data Sheet (BDS)</w:t>
      </w:r>
      <w:bookmarkEnd w:id="23"/>
      <w:r>
        <w:rPr>
          <w:b/>
        </w:rPr>
        <w:t xml:space="preserve"> </w:t>
      </w:r>
      <w:proofErr w:type="gramStart"/>
      <w:r>
        <w:rPr>
          <w:b/>
        </w:rPr>
        <w:tab/>
        <w:t xml:space="preserve">  2</w:t>
      </w:r>
      <w:proofErr w:type="gramEnd"/>
      <w:r>
        <w:rPr>
          <w:b/>
        </w:rPr>
        <w:t>-1</w:t>
      </w:r>
    </w:p>
    <w:p w14:paraId="76CF4AB1" w14:textId="4E2A0951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 xml:space="preserve">ection consists of provisions that are specific to each procurement and supplement the information or requirements included in Section 1 </w:t>
      </w:r>
      <w:r w:rsidR="0042177E">
        <w:rPr>
          <w:sz w:val="16"/>
        </w:rPr>
        <w:t>(</w:t>
      </w:r>
      <w:r>
        <w:rPr>
          <w:sz w:val="16"/>
        </w:rPr>
        <w:t>Instructions to Bidders</w:t>
      </w:r>
      <w:r w:rsidR="0042177E">
        <w:rPr>
          <w:sz w:val="16"/>
        </w:rPr>
        <w:t>)</w:t>
      </w:r>
      <w:r>
        <w:rPr>
          <w:sz w:val="16"/>
        </w:rPr>
        <w:t>.</w:t>
      </w:r>
      <w:r>
        <w:t xml:space="preserve">  </w:t>
      </w:r>
    </w:p>
    <w:p w14:paraId="76CF4AB2" w14:textId="77777777" w:rsidR="009E7BB0" w:rsidRDefault="009E7BB0">
      <w:pPr>
        <w:ind w:left="1440"/>
      </w:pPr>
    </w:p>
    <w:p w14:paraId="76CF4AB3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  <w:rPr>
          <w:b/>
        </w:rPr>
      </w:pPr>
      <w:bookmarkStart w:id="24" w:name="_Toc473868390"/>
      <w:r>
        <w:rPr>
          <w:b/>
        </w:rPr>
        <w:t>Section 3 -</w:t>
      </w:r>
      <w:r>
        <w:rPr>
          <w:b/>
        </w:rPr>
        <w:tab/>
      </w:r>
      <w:bookmarkEnd w:id="24"/>
      <w:r>
        <w:rPr>
          <w:b/>
        </w:rPr>
        <w:t xml:space="preserve">Evaluation and Qualification Criteria (EQC) </w:t>
      </w:r>
      <w:proofErr w:type="gramStart"/>
      <w:r>
        <w:rPr>
          <w:b/>
        </w:rPr>
        <w:tab/>
        <w:t xml:space="preserve">  3</w:t>
      </w:r>
      <w:proofErr w:type="gramEnd"/>
      <w:r>
        <w:rPr>
          <w:b/>
        </w:rPr>
        <w:t>-1</w:t>
      </w:r>
    </w:p>
    <w:p w14:paraId="76CF4AB4" w14:textId="4A27DC4D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>ection contains the criteria to determine the lowest evaluated bid and the qualifications of the Bidder to perform the contract.</w:t>
      </w:r>
    </w:p>
    <w:p w14:paraId="76CF4AB5" w14:textId="77777777" w:rsidR="009E7BB0" w:rsidRDefault="009E7BB0">
      <w:pPr>
        <w:ind w:left="1440"/>
      </w:pPr>
    </w:p>
    <w:p w14:paraId="76CF4AB6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</w:pPr>
      <w:bookmarkStart w:id="25" w:name="_Toc473868391"/>
      <w:r>
        <w:rPr>
          <w:b/>
        </w:rPr>
        <w:t>Section 4 -</w:t>
      </w:r>
      <w:r>
        <w:rPr>
          <w:b/>
        </w:rPr>
        <w:tab/>
        <w:t>Bidding Forms</w:t>
      </w:r>
      <w:bookmarkEnd w:id="25"/>
      <w:r>
        <w:rPr>
          <w:b/>
        </w:rPr>
        <w:t xml:space="preserve"> (BDF) </w:t>
      </w:r>
      <w:proofErr w:type="gramStart"/>
      <w:r>
        <w:rPr>
          <w:b/>
        </w:rPr>
        <w:tab/>
        <w:t xml:space="preserve">  4</w:t>
      </w:r>
      <w:proofErr w:type="gramEnd"/>
      <w:r>
        <w:rPr>
          <w:b/>
        </w:rPr>
        <w:t>-1</w:t>
      </w:r>
    </w:p>
    <w:p w14:paraId="76CF4AB7" w14:textId="5E715936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 xml:space="preserve">ection contains the forms to be completed by the Bidder and submitted as part of </w:t>
      </w:r>
      <w:r w:rsidR="007C6770">
        <w:rPr>
          <w:sz w:val="16"/>
        </w:rPr>
        <w:t>its</w:t>
      </w:r>
      <w:r>
        <w:rPr>
          <w:sz w:val="16"/>
        </w:rPr>
        <w:t xml:space="preserve"> Bid.</w:t>
      </w:r>
    </w:p>
    <w:p w14:paraId="76CF4AB8" w14:textId="77777777" w:rsidR="009E7BB0" w:rsidRDefault="009E7BB0">
      <w:pPr>
        <w:ind w:left="1440"/>
      </w:pPr>
    </w:p>
    <w:p w14:paraId="76CF4AB9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  <w:rPr>
          <w:sz w:val="24"/>
        </w:rPr>
      </w:pPr>
      <w:bookmarkStart w:id="26" w:name="_Toc473868392"/>
      <w:r>
        <w:rPr>
          <w:b/>
        </w:rPr>
        <w:t>Section 5 -</w:t>
      </w:r>
      <w:r>
        <w:rPr>
          <w:b/>
        </w:rPr>
        <w:tab/>
        <w:t>Eligible Countries</w:t>
      </w:r>
      <w:bookmarkEnd w:id="26"/>
      <w:r>
        <w:rPr>
          <w:b/>
        </w:rPr>
        <w:t xml:space="preserve"> (ELC) </w:t>
      </w:r>
      <w:proofErr w:type="gramStart"/>
      <w:r>
        <w:rPr>
          <w:b/>
        </w:rPr>
        <w:tab/>
        <w:t xml:space="preserve">  5</w:t>
      </w:r>
      <w:proofErr w:type="gramEnd"/>
      <w:r>
        <w:rPr>
          <w:b/>
        </w:rPr>
        <w:t>-1</w:t>
      </w:r>
    </w:p>
    <w:p w14:paraId="76CF4ABA" w14:textId="4F300EC1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>ection contains the list of eligible countries.</w:t>
      </w:r>
    </w:p>
    <w:p w14:paraId="76CF4ABB" w14:textId="77777777" w:rsidR="009E7BB0" w:rsidRDefault="009E7BB0">
      <w:pPr>
        <w:ind w:left="1440" w:right="1872"/>
        <w:jc w:val="center"/>
      </w:pPr>
    </w:p>
    <w:p w14:paraId="76CF4ABC" w14:textId="77777777" w:rsidR="009E7BB0" w:rsidRDefault="009E7BB0">
      <w:pPr>
        <w:ind w:left="1440" w:right="1872"/>
      </w:pPr>
      <w:r>
        <w:t xml:space="preserve"> </w:t>
      </w:r>
    </w:p>
    <w:p w14:paraId="76CF4ABD" w14:textId="77777777" w:rsidR="009E7BB0" w:rsidRDefault="009E7BB0">
      <w:pPr>
        <w:rPr>
          <w:b/>
          <w:sz w:val="28"/>
        </w:rPr>
      </w:pPr>
      <w:bookmarkStart w:id="27" w:name="_Toc438267875"/>
      <w:bookmarkStart w:id="28" w:name="_Toc438270255"/>
      <w:bookmarkStart w:id="29" w:name="_Toc438366662"/>
    </w:p>
    <w:p w14:paraId="76CF4ABE" w14:textId="77777777" w:rsidR="009E7BB0" w:rsidRDefault="009E7BB0">
      <w:pPr>
        <w:rPr>
          <w:b/>
          <w:sz w:val="28"/>
        </w:rPr>
      </w:pPr>
      <w:r>
        <w:rPr>
          <w:b/>
          <w:sz w:val="28"/>
        </w:rPr>
        <w:t xml:space="preserve">PART </w:t>
      </w:r>
      <w:proofErr w:type="gramStart"/>
      <w:r>
        <w:rPr>
          <w:b/>
          <w:sz w:val="28"/>
        </w:rPr>
        <w:t xml:space="preserve">II  </w:t>
      </w:r>
      <w:r>
        <w:rPr>
          <w:b/>
          <w:sz w:val="28"/>
        </w:rPr>
        <w:tab/>
      </w:r>
      <w:proofErr w:type="gramEnd"/>
      <w:r>
        <w:rPr>
          <w:b/>
          <w:sz w:val="28"/>
        </w:rPr>
        <w:t>REQUIREMENTS</w:t>
      </w:r>
      <w:bookmarkEnd w:id="27"/>
      <w:bookmarkEnd w:id="28"/>
      <w:bookmarkEnd w:id="29"/>
    </w:p>
    <w:p w14:paraId="76CF4ABF" w14:textId="77777777" w:rsidR="009E7BB0" w:rsidRDefault="009E7BB0">
      <w:pPr>
        <w:rPr>
          <w:b/>
        </w:rPr>
      </w:pPr>
      <w:bookmarkStart w:id="30" w:name="_Toc473868393"/>
    </w:p>
    <w:p w14:paraId="76CF4AC0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  <w:rPr>
          <w:sz w:val="24"/>
        </w:rPr>
      </w:pPr>
      <w:r>
        <w:rPr>
          <w:b/>
        </w:rPr>
        <w:t>Section 6 -</w:t>
      </w:r>
      <w:r>
        <w:rPr>
          <w:b/>
        </w:rPr>
        <w:tab/>
      </w:r>
      <w:bookmarkEnd w:id="30"/>
      <w:r w:rsidR="006B03CA">
        <w:rPr>
          <w:b/>
        </w:rPr>
        <w:t xml:space="preserve">Employer’s </w:t>
      </w:r>
      <w:r w:rsidR="00275BE7">
        <w:rPr>
          <w:b/>
        </w:rPr>
        <w:t>Requirements (</w:t>
      </w:r>
      <w:r w:rsidR="006B03CA">
        <w:rPr>
          <w:b/>
        </w:rPr>
        <w:t>E</w:t>
      </w:r>
      <w:r>
        <w:rPr>
          <w:b/>
        </w:rPr>
        <w:t xml:space="preserve">RQ) </w:t>
      </w:r>
      <w:proofErr w:type="gramStart"/>
      <w:r>
        <w:rPr>
          <w:b/>
        </w:rPr>
        <w:tab/>
        <w:t xml:space="preserve">  6</w:t>
      </w:r>
      <w:proofErr w:type="gramEnd"/>
      <w:r>
        <w:rPr>
          <w:b/>
        </w:rPr>
        <w:t>-1</w:t>
      </w:r>
    </w:p>
    <w:p w14:paraId="76CF4AC1" w14:textId="475C1DEA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>ection contains the Specification</w:t>
      </w:r>
      <w:r w:rsidR="00121C40">
        <w:rPr>
          <w:sz w:val="16"/>
        </w:rPr>
        <w:t>s</w:t>
      </w:r>
      <w:r>
        <w:rPr>
          <w:sz w:val="16"/>
        </w:rPr>
        <w:t xml:space="preserve">, Drawings, </w:t>
      </w:r>
      <w:r w:rsidR="003B42AA">
        <w:rPr>
          <w:sz w:val="16"/>
        </w:rPr>
        <w:t>S</w:t>
      </w:r>
      <w:r>
        <w:rPr>
          <w:sz w:val="16"/>
        </w:rPr>
        <w:t xml:space="preserve">upplementary </w:t>
      </w:r>
      <w:r w:rsidR="003B42AA">
        <w:rPr>
          <w:sz w:val="16"/>
        </w:rPr>
        <w:t>I</w:t>
      </w:r>
      <w:r>
        <w:rPr>
          <w:sz w:val="16"/>
        </w:rPr>
        <w:t>nformation that describe the Works to be procured</w:t>
      </w:r>
      <w:r w:rsidR="003B42AA">
        <w:rPr>
          <w:sz w:val="16"/>
        </w:rPr>
        <w:t>, Personnel Requirements, and Equipment Requirements.</w:t>
      </w:r>
    </w:p>
    <w:p w14:paraId="76CF4AC2" w14:textId="77777777" w:rsidR="009E7BB0" w:rsidRDefault="009E7BB0">
      <w:bookmarkStart w:id="31" w:name="_Toc438267876"/>
      <w:bookmarkStart w:id="32" w:name="_Toc438270256"/>
      <w:bookmarkStart w:id="33" w:name="_Toc438366663"/>
    </w:p>
    <w:p w14:paraId="76CF4AC3" w14:textId="77777777" w:rsidR="009E7BB0" w:rsidRDefault="009E7BB0"/>
    <w:p w14:paraId="76CF4AC4" w14:textId="77777777" w:rsidR="009E7BB0" w:rsidRDefault="009E7BB0">
      <w:pPr>
        <w:rPr>
          <w:b/>
          <w:sz w:val="28"/>
        </w:rPr>
      </w:pPr>
    </w:p>
    <w:p w14:paraId="76CF4AC5" w14:textId="77777777" w:rsidR="009E7BB0" w:rsidRDefault="009E7BB0">
      <w:pPr>
        <w:rPr>
          <w:rFonts w:cs="Arial"/>
          <w:b/>
          <w:i/>
          <w:sz w:val="26"/>
        </w:rPr>
      </w:pPr>
      <w:r>
        <w:rPr>
          <w:b/>
          <w:sz w:val="28"/>
        </w:rPr>
        <w:t xml:space="preserve">PART </w:t>
      </w:r>
      <w:bookmarkEnd w:id="31"/>
      <w:bookmarkEnd w:id="32"/>
      <w:bookmarkEnd w:id="33"/>
      <w:r>
        <w:rPr>
          <w:b/>
          <w:sz w:val="28"/>
        </w:rPr>
        <w:t>III</w:t>
      </w:r>
      <w:r>
        <w:rPr>
          <w:b/>
          <w:sz w:val="28"/>
        </w:rPr>
        <w:tab/>
        <w:t>CONDITIONS OF CONTRACT AND CONTRACT FORMS</w:t>
      </w:r>
    </w:p>
    <w:p w14:paraId="76CF4AC6" w14:textId="77777777" w:rsidR="009E7BB0" w:rsidRDefault="009E7BB0">
      <w:pPr>
        <w:rPr>
          <w:rFonts w:cs="Arial"/>
          <w:b/>
          <w:sz w:val="22"/>
        </w:rPr>
      </w:pPr>
    </w:p>
    <w:p w14:paraId="76CF4AC7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  <w:rPr>
          <w:b/>
        </w:rPr>
      </w:pPr>
      <w:r>
        <w:rPr>
          <w:b/>
        </w:rPr>
        <w:t>Section 7 -</w:t>
      </w:r>
      <w:r>
        <w:rPr>
          <w:b/>
        </w:rPr>
        <w:tab/>
        <w:t xml:space="preserve">General Conditions of Contract (GCC) </w:t>
      </w:r>
      <w:proofErr w:type="gramStart"/>
      <w:r>
        <w:rPr>
          <w:b/>
        </w:rPr>
        <w:tab/>
        <w:t xml:space="preserve">  7</w:t>
      </w:r>
      <w:proofErr w:type="gramEnd"/>
      <w:r>
        <w:rPr>
          <w:b/>
        </w:rPr>
        <w:t>-1</w:t>
      </w:r>
    </w:p>
    <w:p w14:paraId="76CF4AC8" w14:textId="43553CC9" w:rsidR="009E7BB0" w:rsidRDefault="009E7BB0">
      <w:pPr>
        <w:pStyle w:val="BlockText"/>
        <w:rPr>
          <w:b/>
          <w:bCs/>
          <w:i/>
          <w:iCs/>
        </w:rPr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>ection contains the general clauses to be applied in all contracts. These Conditions are subject to the variations and additions set out in Section 8 (Particular Conditions of Contract).</w:t>
      </w:r>
    </w:p>
    <w:p w14:paraId="76CF4AC9" w14:textId="77777777" w:rsidR="009E7BB0" w:rsidRDefault="009E7BB0">
      <w:pPr>
        <w:ind w:left="1440" w:right="540"/>
      </w:pPr>
    </w:p>
    <w:p w14:paraId="76CF4ACA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</w:pPr>
      <w:r>
        <w:rPr>
          <w:b/>
        </w:rPr>
        <w:t>Section 8 -</w:t>
      </w:r>
      <w:r>
        <w:rPr>
          <w:b/>
        </w:rPr>
        <w:tab/>
        <w:t xml:space="preserve">Particular Conditions of Contract (PCC) </w:t>
      </w:r>
      <w:proofErr w:type="gramStart"/>
      <w:r>
        <w:rPr>
          <w:b/>
        </w:rPr>
        <w:tab/>
        <w:t xml:space="preserve">  8</w:t>
      </w:r>
      <w:proofErr w:type="gramEnd"/>
      <w:r>
        <w:rPr>
          <w:b/>
        </w:rPr>
        <w:t>-1</w:t>
      </w:r>
    </w:p>
    <w:p w14:paraId="76CF4ACB" w14:textId="67ACF64B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>ection contains provisions which are specific to each contract and which modify or supplement the G</w:t>
      </w:r>
      <w:r w:rsidR="00356EB0">
        <w:rPr>
          <w:sz w:val="16"/>
        </w:rPr>
        <w:t xml:space="preserve">eneral </w:t>
      </w:r>
      <w:r>
        <w:rPr>
          <w:sz w:val="16"/>
        </w:rPr>
        <w:t>C</w:t>
      </w:r>
      <w:r w:rsidR="00356EB0">
        <w:rPr>
          <w:sz w:val="16"/>
        </w:rPr>
        <w:t xml:space="preserve">onditions of </w:t>
      </w:r>
      <w:r>
        <w:rPr>
          <w:sz w:val="16"/>
        </w:rPr>
        <w:t>C</w:t>
      </w:r>
      <w:r w:rsidR="00356EB0">
        <w:rPr>
          <w:sz w:val="16"/>
        </w:rPr>
        <w:t>ontract</w:t>
      </w:r>
      <w:r>
        <w:rPr>
          <w:sz w:val="16"/>
        </w:rPr>
        <w:t xml:space="preserve">. Whenever there is a conflict, the provisions herein shall prevail over those in the </w:t>
      </w:r>
      <w:r w:rsidR="00356EB0">
        <w:rPr>
          <w:sz w:val="16"/>
        </w:rPr>
        <w:t>General Conditions of Contract</w:t>
      </w:r>
      <w:r>
        <w:rPr>
          <w:sz w:val="16"/>
        </w:rPr>
        <w:t>.</w:t>
      </w:r>
    </w:p>
    <w:p w14:paraId="76CF4ACC" w14:textId="77777777" w:rsidR="009E7BB0" w:rsidRDefault="009E7BB0">
      <w:pPr>
        <w:pStyle w:val="List"/>
        <w:spacing w:before="0" w:after="0"/>
        <w:rPr>
          <w:rFonts w:cs="Arial"/>
          <w:sz w:val="22"/>
        </w:rPr>
      </w:pPr>
    </w:p>
    <w:p w14:paraId="76CF4ACD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</w:pPr>
      <w:r>
        <w:rPr>
          <w:b/>
        </w:rPr>
        <w:t>Section 9 -</w:t>
      </w:r>
      <w:r>
        <w:rPr>
          <w:b/>
        </w:rPr>
        <w:tab/>
        <w:t>Contract Forms (COF)</w:t>
      </w:r>
      <w:proofErr w:type="gramStart"/>
      <w:r>
        <w:rPr>
          <w:b/>
        </w:rPr>
        <w:tab/>
        <w:t xml:space="preserve">  9</w:t>
      </w:r>
      <w:proofErr w:type="gramEnd"/>
      <w:r>
        <w:rPr>
          <w:b/>
        </w:rPr>
        <w:t>-1</w:t>
      </w:r>
    </w:p>
    <w:p w14:paraId="76CF4ACE" w14:textId="135572C0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>ection contains forms</w:t>
      </w:r>
      <w:r w:rsidR="00356EB0">
        <w:rPr>
          <w:sz w:val="16"/>
        </w:rPr>
        <w:t xml:space="preserve"> that</w:t>
      </w:r>
      <w:r>
        <w:rPr>
          <w:sz w:val="16"/>
        </w:rPr>
        <w:t>, once completed, will form part of the Contract. The forms for Performance Security and Advance Payment Security, when required, shall only be completed by the successful Bidder after contract award.</w:t>
      </w:r>
      <w:r w:rsidR="0031627C">
        <w:rPr>
          <w:sz w:val="16"/>
        </w:rPr>
        <w:t xml:space="preserve"> </w:t>
      </w:r>
      <w:r w:rsidR="00612E73">
        <w:rPr>
          <w:sz w:val="16"/>
        </w:rPr>
        <w:t xml:space="preserve"> </w:t>
      </w:r>
    </w:p>
    <w:p w14:paraId="76CF4ACF" w14:textId="77777777" w:rsidR="009E7BB0" w:rsidRDefault="009E7BB0"/>
    <w:p w14:paraId="7A95327B" w14:textId="529A529C" w:rsidR="009C3D77" w:rsidRDefault="009C3D77" w:rsidP="009C3D77">
      <w:pPr>
        <w:jc w:val="left"/>
      </w:pPr>
    </w:p>
    <w:sectPr w:rsidR="009C3D77" w:rsidSect="0008438A">
      <w:headerReference w:type="even" r:id="rId11"/>
      <w:headerReference w:type="default" r:id="rId12"/>
      <w:headerReference w:type="first" r:id="rId13"/>
      <w:pgSz w:w="12240" w:h="15840" w:code="1"/>
      <w:pgMar w:top="1440" w:right="1440" w:bottom="1440" w:left="180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6C381" w14:textId="77777777" w:rsidR="00294356" w:rsidRDefault="00294356">
      <w:r>
        <w:separator/>
      </w:r>
    </w:p>
  </w:endnote>
  <w:endnote w:type="continuationSeparator" w:id="0">
    <w:p w14:paraId="634B26DE" w14:textId="77777777" w:rsidR="00294356" w:rsidRDefault="00294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3A657" w14:textId="77777777" w:rsidR="00294356" w:rsidRDefault="00294356">
      <w:r>
        <w:separator/>
      </w:r>
    </w:p>
  </w:footnote>
  <w:footnote w:type="continuationSeparator" w:id="0">
    <w:p w14:paraId="4810FCCF" w14:textId="77777777" w:rsidR="00294356" w:rsidRDefault="00294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F4AD4" w14:textId="77777777" w:rsidR="009E7BB0" w:rsidRDefault="009E7BB0">
    <w:pPr>
      <w:pStyle w:val="Header"/>
      <w:ind w:right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F4AD5" w14:textId="77777777" w:rsidR="009E7BB0" w:rsidRDefault="009E7BB0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F4AD6" w14:textId="77777777" w:rsidR="009E7BB0" w:rsidRDefault="009E7B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F4AD7" w14:textId="77777777" w:rsidR="009E7BB0" w:rsidRDefault="009E7BB0">
    <w:pPr>
      <w:tabs>
        <w:tab w:val="center" w:pos="4500"/>
        <w:tab w:val="right" w:pos="9090"/>
      </w:tabs>
    </w:pPr>
    <w:r>
      <w:tab/>
      <w:t>User’s Guide</w:t>
    </w:r>
    <w:r>
      <w:tab/>
    </w:r>
    <w:r w:rsidR="0008438A">
      <w:fldChar w:fldCharType="begin"/>
    </w:r>
    <w:r w:rsidR="0008438A">
      <w:instrText xml:space="preserve"> PAGE </w:instrText>
    </w:r>
    <w:r w:rsidR="0008438A">
      <w:fldChar w:fldCharType="separate"/>
    </w:r>
    <w:r>
      <w:rPr>
        <w:noProof/>
      </w:rPr>
      <w:t>45</w:t>
    </w:r>
    <w:r w:rsidR="0008438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02A9"/>
    <w:rsid w:val="0000295E"/>
    <w:rsid w:val="000237AC"/>
    <w:rsid w:val="000326F2"/>
    <w:rsid w:val="000522C2"/>
    <w:rsid w:val="00065838"/>
    <w:rsid w:val="0008438A"/>
    <w:rsid w:val="00084DF7"/>
    <w:rsid w:val="00095049"/>
    <w:rsid w:val="000C36D5"/>
    <w:rsid w:val="000C427F"/>
    <w:rsid w:val="000D13C5"/>
    <w:rsid w:val="000E3088"/>
    <w:rsid w:val="00121C40"/>
    <w:rsid w:val="00124CAF"/>
    <w:rsid w:val="00137E25"/>
    <w:rsid w:val="00156426"/>
    <w:rsid w:val="001B78D1"/>
    <w:rsid w:val="001F2501"/>
    <w:rsid w:val="002055B2"/>
    <w:rsid w:val="002378F1"/>
    <w:rsid w:val="00237A6E"/>
    <w:rsid w:val="00257E7E"/>
    <w:rsid w:val="00275BE7"/>
    <w:rsid w:val="0028548F"/>
    <w:rsid w:val="00294356"/>
    <w:rsid w:val="002A45E6"/>
    <w:rsid w:val="002C0741"/>
    <w:rsid w:val="002C6BB7"/>
    <w:rsid w:val="002D0DBA"/>
    <w:rsid w:val="00310FC4"/>
    <w:rsid w:val="0031627C"/>
    <w:rsid w:val="0031634E"/>
    <w:rsid w:val="0032362B"/>
    <w:rsid w:val="00356EB0"/>
    <w:rsid w:val="003A28DF"/>
    <w:rsid w:val="003B42AA"/>
    <w:rsid w:val="003B6619"/>
    <w:rsid w:val="003D121B"/>
    <w:rsid w:val="0042177E"/>
    <w:rsid w:val="00425C59"/>
    <w:rsid w:val="00426334"/>
    <w:rsid w:val="00433CE0"/>
    <w:rsid w:val="0044699E"/>
    <w:rsid w:val="004A173A"/>
    <w:rsid w:val="00512444"/>
    <w:rsid w:val="00516355"/>
    <w:rsid w:val="00540880"/>
    <w:rsid w:val="00541A8F"/>
    <w:rsid w:val="005449ED"/>
    <w:rsid w:val="005701CB"/>
    <w:rsid w:val="00584B3D"/>
    <w:rsid w:val="005945F9"/>
    <w:rsid w:val="005B24F1"/>
    <w:rsid w:val="005B6597"/>
    <w:rsid w:val="005C7477"/>
    <w:rsid w:val="005D1696"/>
    <w:rsid w:val="00604E02"/>
    <w:rsid w:val="00612E73"/>
    <w:rsid w:val="00621F33"/>
    <w:rsid w:val="006B03CA"/>
    <w:rsid w:val="006F2EFE"/>
    <w:rsid w:val="007660BA"/>
    <w:rsid w:val="00786C0C"/>
    <w:rsid w:val="00794541"/>
    <w:rsid w:val="007A1962"/>
    <w:rsid w:val="007C6770"/>
    <w:rsid w:val="007C7E0B"/>
    <w:rsid w:val="007D258B"/>
    <w:rsid w:val="007D35CD"/>
    <w:rsid w:val="0081610C"/>
    <w:rsid w:val="00855876"/>
    <w:rsid w:val="008573A8"/>
    <w:rsid w:val="00860011"/>
    <w:rsid w:val="00897232"/>
    <w:rsid w:val="008D7D27"/>
    <w:rsid w:val="008F43B5"/>
    <w:rsid w:val="00900C66"/>
    <w:rsid w:val="00910BEC"/>
    <w:rsid w:val="00926BF3"/>
    <w:rsid w:val="00927BBC"/>
    <w:rsid w:val="009312B1"/>
    <w:rsid w:val="00945B07"/>
    <w:rsid w:val="00996E34"/>
    <w:rsid w:val="009A0C7C"/>
    <w:rsid w:val="009C3D77"/>
    <w:rsid w:val="009E49EF"/>
    <w:rsid w:val="009E7BB0"/>
    <w:rsid w:val="009F0856"/>
    <w:rsid w:val="00A40973"/>
    <w:rsid w:val="00A46E53"/>
    <w:rsid w:val="00A52741"/>
    <w:rsid w:val="00A53773"/>
    <w:rsid w:val="00A71216"/>
    <w:rsid w:val="00A71BE9"/>
    <w:rsid w:val="00AF6160"/>
    <w:rsid w:val="00B13BDB"/>
    <w:rsid w:val="00B3476F"/>
    <w:rsid w:val="00B50B20"/>
    <w:rsid w:val="00B53DDD"/>
    <w:rsid w:val="00B75264"/>
    <w:rsid w:val="00B90FF5"/>
    <w:rsid w:val="00B93DEA"/>
    <w:rsid w:val="00BA15A5"/>
    <w:rsid w:val="00BC1B58"/>
    <w:rsid w:val="00BC3250"/>
    <w:rsid w:val="00BD6433"/>
    <w:rsid w:val="00BF02A9"/>
    <w:rsid w:val="00BF45AB"/>
    <w:rsid w:val="00CC1C02"/>
    <w:rsid w:val="00CC2CC1"/>
    <w:rsid w:val="00CD064F"/>
    <w:rsid w:val="00CD60E1"/>
    <w:rsid w:val="00CE040B"/>
    <w:rsid w:val="00CE6DAD"/>
    <w:rsid w:val="00D21775"/>
    <w:rsid w:val="00D30A75"/>
    <w:rsid w:val="00DA48F0"/>
    <w:rsid w:val="00E34E44"/>
    <w:rsid w:val="00E67336"/>
    <w:rsid w:val="00E769C4"/>
    <w:rsid w:val="00EA655A"/>
    <w:rsid w:val="00EB11F0"/>
    <w:rsid w:val="00F62B12"/>
    <w:rsid w:val="00F7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6CF4A57"/>
  <w15:docId w15:val="{50BFC0FA-11DF-404E-BDF0-7324A031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  <w:style w:type="paragraph" w:styleId="Revision">
    <w:name w:val="Revision"/>
    <w:hidden/>
    <w:uiPriority w:val="99"/>
    <w:semiHidden/>
    <w:rsid w:val="0051244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F85601C1041A45BAF947F0ADAC56D1" ma:contentTypeVersion="14" ma:contentTypeDescription="Create a new document." ma:contentTypeScope="" ma:versionID="723decd596b8da196920b553d28b7f47">
  <xsd:schema xmlns:xsd="http://www.w3.org/2001/XMLSchema" xmlns:xs="http://www.w3.org/2001/XMLSchema" xmlns:p="http://schemas.microsoft.com/office/2006/metadata/properties" xmlns:ns2="d2822796-d23a-4ffc-8d92-5cd226c6f9f3" xmlns:ns3="1cbf9715-a6fc-4550-8429-8fe3be05277c" targetNamespace="http://schemas.microsoft.com/office/2006/metadata/properties" ma:root="true" ma:fieldsID="339a1f2e605dcfc32a4f4f2dcc9579ac" ns2:_="" ns3:_="">
    <xsd:import namespace="d2822796-d23a-4ffc-8d92-5cd226c6f9f3"/>
    <xsd:import namespace="1cbf9715-a6fc-4550-8429-8fe3be0527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822796-d23a-4ffc-8d92-5cd226c6f9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5e3272e-cafb-4133-adb6-f31e716ce8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9715-a6fc-4550-8429-8fe3be0527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4ef00bc-8d35-4c81-8c57-d1e1c2001cc6}" ma:internalName="TaxCatchAll" ma:showField="CatchAllData" ma:web="1cbf9715-a6fc-4550-8429-8fe3be0527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14F49D-713A-4208-B007-C62954A7B8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DBDB63-D193-491C-9B7A-7CB21E495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822796-d23a-4ffc-8d92-5cd226c6f9f3"/>
    <ds:schemaRef ds:uri="1cbf9715-a6fc-4550-8429-8fe3be0527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157</TotalTime>
  <Pages>5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Procurement of Works - Small Contracts</vt:lpstr>
    </vt:vector>
  </TitlesOfParts>
  <Company>Asian Development Bank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Works - Small Contracts</dc:title>
  <dc:subject>SBD Small Works</dc:subject>
  <dc:creator>Asian Development Bank</dc:creator>
  <cp:keywords>SBD, Small Works, 1S1E</cp:keywords>
  <cp:lastModifiedBy>Ibrahim Aflah</cp:lastModifiedBy>
  <cp:revision>50</cp:revision>
  <cp:lastPrinted>2003-05-28T02:37:00Z</cp:lastPrinted>
  <dcterms:created xsi:type="dcterms:W3CDTF">2014-02-06T00:47:00Z</dcterms:created>
  <dcterms:modified xsi:type="dcterms:W3CDTF">2025-12-21T05:31:00Z</dcterms:modified>
  <cp:category>PPFD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0x010100C5F85601C1041A45BAF947F0ADAC56D1</vt:lpwstr>
  </property>
  <property fmtid="{D5CDD505-2E9C-101B-9397-08002B2CF9AE}" pid="3" name="MediaServiceImageTags">
    <vt:lpwstr/>
  </property>
</Properties>
</file>